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09B" w:rsidRPr="00951D06" w:rsidRDefault="00967745" w:rsidP="00E1109B">
      <w:pPr>
        <w:tabs>
          <w:tab w:val="left" w:pos="3600"/>
        </w:tabs>
        <w:spacing w:before="520" w:after="60" w:line="420" w:lineRule="exact"/>
        <w:rPr>
          <w:rFonts w:ascii="TH SarabunPSK" w:hAnsi="TH SarabunPSK" w:cs="TH SarabunPSK"/>
          <w:b/>
          <w:bCs/>
          <w:spacing w:val="-20"/>
          <w:sz w:val="58"/>
          <w:szCs w:val="58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55680" behindDoc="1" locked="0" layoutInCell="1" allowOverlap="1" wp14:anchorId="7DAC991A" wp14:editId="617A7D58">
            <wp:simplePos x="0" y="0"/>
            <wp:positionH relativeFrom="column">
              <wp:posOffset>-3810</wp:posOffset>
            </wp:positionH>
            <wp:positionV relativeFrom="paragraph">
              <wp:align>inside</wp:align>
            </wp:positionV>
            <wp:extent cx="489585" cy="538480"/>
            <wp:effectExtent l="19050" t="0" r="5715" b="0"/>
            <wp:wrapNone/>
            <wp:docPr id="28" name="Picture 28" descr="krut_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krut_s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" cy="538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109B" w:rsidRPr="009C74E1">
        <w:rPr>
          <w:rFonts w:ascii="TH SarabunPSK" w:hAnsi="TH SarabunPSK" w:cs="TH SarabunPSK"/>
        </w:rPr>
        <w:tab/>
      </w:r>
      <w:r w:rsidR="00E1109B" w:rsidRPr="00951D06">
        <w:rPr>
          <w:rFonts w:ascii="TH SarabunPSK" w:hAnsi="TH SarabunPSK" w:cs="TH SarabunPSK"/>
          <w:b/>
          <w:bCs/>
          <w:spacing w:val="-20"/>
          <w:sz w:val="58"/>
          <w:szCs w:val="58"/>
          <w:cs/>
        </w:rPr>
        <w:t>บันทึกข้อความ</w:t>
      </w:r>
      <w:r w:rsidR="00C64CA0">
        <w:rPr>
          <w:rFonts w:ascii="TH SarabunPSK" w:hAnsi="TH SarabunPSK" w:cs="TH SarabunPSK" w:hint="cs"/>
          <w:b/>
          <w:bCs/>
          <w:spacing w:val="-20"/>
          <w:sz w:val="58"/>
          <w:szCs w:val="58"/>
          <w:cs/>
        </w:rPr>
        <w:t xml:space="preserve"> </w:t>
      </w:r>
    </w:p>
    <w:p w:rsidR="00E1109B" w:rsidRPr="00FB3EF2" w:rsidRDefault="00144F4B" w:rsidP="00E1109B">
      <w:pPr>
        <w:tabs>
          <w:tab w:val="left" w:pos="9000"/>
        </w:tabs>
        <w:rPr>
          <w:rFonts w:ascii="TH SarabunPSK" w:hAnsi="TH SarabunPSK" w:cs="TH SarabunPSK"/>
          <w:noProof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277F66" wp14:editId="0D4F2B26">
                <wp:simplePos x="0" y="0"/>
                <wp:positionH relativeFrom="column">
                  <wp:posOffset>831215</wp:posOffset>
                </wp:positionH>
                <wp:positionV relativeFrom="paragraph">
                  <wp:posOffset>240665</wp:posOffset>
                </wp:positionV>
                <wp:extent cx="4908550" cy="0"/>
                <wp:effectExtent l="0" t="0" r="6350" b="19050"/>
                <wp:wrapNone/>
                <wp:docPr id="4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0855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9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45pt,18.95pt" to="451.9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">
                <v:stroke dashstyle="1 1" endcap="round"/>
              </v:line>
            </w:pict>
          </mc:Fallback>
        </mc:AlternateContent>
      </w:r>
      <w:r w:rsidR="00E1109B" w:rsidRPr="00951D06">
        <w:rPr>
          <w:rFonts w:ascii="TH SarabunPSK" w:hAnsi="TH SarabunPSK" w:cs="TH SarabunPSK"/>
          <w:b/>
          <w:bCs/>
          <w:sz w:val="40"/>
          <w:szCs w:val="40"/>
          <w:cs/>
        </w:rPr>
        <w:t>ส่วนราชการ</w:t>
      </w:r>
      <w:r w:rsidR="00E1109B" w:rsidRPr="00FB3E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1109B" w:rsidRPr="00FB3EF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BE32F1">
        <w:rPr>
          <w:rFonts w:ascii="TH SarabunPSK" w:hAnsi="TH SarabunPSK" w:cs="TH SarabunPSK" w:hint="cs"/>
          <w:sz w:val="32"/>
          <w:szCs w:val="32"/>
          <w:cs/>
        </w:rPr>
        <w:t>สำนักงานสาธารณสุขจังหวัดพะเยา</w:t>
      </w:r>
      <w:r w:rsidR="00E1109B" w:rsidRPr="00FB3EF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B05DA">
        <w:rPr>
          <w:rFonts w:ascii="TH SarabunPSK" w:hAnsi="TH SarabunPSK" w:cs="TH SarabunPSK" w:hint="cs"/>
          <w:color w:val="FF0000"/>
          <w:sz w:val="32"/>
          <w:szCs w:val="32"/>
          <w:cs/>
        </w:rPr>
        <w:t>กลุ่มกฎหมาย</w:t>
      </w:r>
      <w:r w:rsidR="00E1109B" w:rsidRPr="00FC7417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2C4718">
        <w:rPr>
          <w:rFonts w:ascii="TH SarabunIT๙" w:hAnsi="TH SarabunIT๙" w:cs="TH SarabunIT๙"/>
          <w:sz w:val="32"/>
          <w:szCs w:val="32"/>
          <w:cs/>
        </w:rPr>
        <w:t xml:space="preserve">โทร </w:t>
      </w:r>
      <w:r w:rsidR="009A7F33" w:rsidRPr="00FC7417">
        <w:rPr>
          <w:rFonts w:ascii="TH SarabunIT๙" w:hAnsi="TH SarabunIT๙" w:cs="TH SarabunIT๙"/>
          <w:color w:val="FF0000"/>
          <w:sz w:val="32"/>
          <w:szCs w:val="32"/>
          <w:cs/>
        </w:rPr>
        <w:t>0</w:t>
      </w:r>
      <w:r w:rsidR="00BE32F1" w:rsidRPr="00FC741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5440 9182</w:t>
      </w:r>
      <w:r w:rsidR="00C64CA0" w:rsidRPr="00FC741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BE32F1" w:rsidRPr="00FC741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</w:p>
    <w:p w:rsidR="00E1109B" w:rsidRPr="00C87E7C" w:rsidRDefault="00C831F8" w:rsidP="00E1109B">
      <w:pPr>
        <w:tabs>
          <w:tab w:val="left" w:pos="4500"/>
          <w:tab w:val="left" w:pos="900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04CF4B3" wp14:editId="73543717">
                <wp:simplePos x="0" y="0"/>
                <wp:positionH relativeFrom="column">
                  <wp:posOffset>113628</wp:posOffset>
                </wp:positionH>
                <wp:positionV relativeFrom="paragraph">
                  <wp:posOffset>242570</wp:posOffset>
                </wp:positionV>
                <wp:extent cx="2743200" cy="0"/>
                <wp:effectExtent l="0" t="0" r="0" b="19050"/>
                <wp:wrapNone/>
                <wp:docPr id="3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95pt,19.1pt" to="224.9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">
                <v:stroke dashstyle="1 1" endcap="round"/>
              </v:line>
            </w:pict>
          </mc:Fallback>
        </mc:AlternateContent>
      </w:r>
      <w:r w:rsidR="00DB4C0D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0D252D0" wp14:editId="1FBFA6CB">
                <wp:simplePos x="0" y="0"/>
                <wp:positionH relativeFrom="column">
                  <wp:posOffset>3168015</wp:posOffset>
                </wp:positionH>
                <wp:positionV relativeFrom="paragraph">
                  <wp:posOffset>252095</wp:posOffset>
                </wp:positionV>
                <wp:extent cx="2571750" cy="0"/>
                <wp:effectExtent l="0" t="0" r="19050" b="19050"/>
                <wp:wrapNone/>
                <wp:docPr id="2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7175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9.45pt,19.85pt" to="451.9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">
                <v:stroke dashstyle="1 1" endcap="round"/>
              </v:line>
            </w:pict>
          </mc:Fallback>
        </mc:AlternateContent>
      </w:r>
      <w:r w:rsidR="00E1109B" w:rsidRPr="00951D06">
        <w:rPr>
          <w:rFonts w:ascii="TH SarabunPSK" w:hAnsi="TH SarabunPSK" w:cs="TH SarabunPSK"/>
          <w:b/>
          <w:bCs/>
          <w:sz w:val="40"/>
          <w:szCs w:val="40"/>
          <w:cs/>
        </w:rPr>
        <w:t>ที่</w:t>
      </w:r>
      <w:r w:rsidR="00B5543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E32F1" w:rsidRPr="00FC7417">
        <w:rPr>
          <w:rFonts w:ascii="TH SarabunIT๙" w:hAnsi="TH SarabunIT๙" w:cs="TH SarabunIT๙" w:hint="cs"/>
          <w:color w:val="FF0000"/>
          <w:sz w:val="32"/>
          <w:szCs w:val="32"/>
          <w:cs/>
        </w:rPr>
        <w:t>พย 0032.007.1</w:t>
      </w:r>
      <w:r w:rsidR="00DB489D" w:rsidRPr="00FC7417">
        <w:rPr>
          <w:rFonts w:ascii="TH SarabunIT๙" w:hAnsi="TH SarabunIT๙" w:cs="TH SarabunIT๙"/>
          <w:color w:val="FF0000"/>
          <w:sz w:val="32"/>
          <w:szCs w:val="32"/>
        </w:rPr>
        <w:t>/</w:t>
      </w:r>
      <w:r w:rsidR="00E1109B" w:rsidRPr="004B4D7E">
        <w:rPr>
          <w:rFonts w:ascii="TH SarabunPSK" w:hAnsi="TH SarabunPSK" w:cs="TH SarabunPSK"/>
          <w:b/>
          <w:bCs/>
          <w:sz w:val="38"/>
          <w:szCs w:val="38"/>
          <w:cs/>
        </w:rPr>
        <w:tab/>
      </w:r>
      <w:r w:rsidR="00E1109B" w:rsidRPr="00951D06">
        <w:rPr>
          <w:rFonts w:ascii="TH SarabunPSK" w:hAnsi="TH SarabunPSK" w:cs="TH SarabunPSK"/>
          <w:b/>
          <w:bCs/>
          <w:sz w:val="40"/>
          <w:szCs w:val="40"/>
          <w:cs/>
        </w:rPr>
        <w:t>วันที่</w:t>
      </w:r>
      <w:r w:rsidR="008A6B4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EE0B1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17640">
        <w:rPr>
          <w:rFonts w:ascii="TH SarabunIT๙" w:hAnsi="TH SarabunIT๙" w:cs="TH SarabunIT๙" w:hint="cs"/>
          <w:color w:val="FF0000"/>
          <w:sz w:val="32"/>
          <w:szCs w:val="32"/>
          <w:cs/>
        </w:rPr>
        <w:t>6</w:t>
      </w:r>
      <w:r w:rsidR="007C366B" w:rsidRPr="00FC7417">
        <w:rPr>
          <w:rFonts w:ascii="TH SarabunIT๙" w:hAnsi="TH SarabunIT๙" w:cs="TH SarabunIT๙"/>
          <w:color w:val="FF0000"/>
          <w:sz w:val="32"/>
          <w:szCs w:val="32"/>
        </w:rPr>
        <w:t xml:space="preserve"> </w:t>
      </w:r>
      <w:r w:rsidR="00464100">
        <w:rPr>
          <w:rFonts w:ascii="TH SarabunIT๙" w:hAnsi="TH SarabunIT๙" w:cs="TH SarabunIT๙" w:hint="cs"/>
          <w:color w:val="FF0000"/>
          <w:sz w:val="32"/>
          <w:szCs w:val="32"/>
          <w:cs/>
        </w:rPr>
        <w:t>กุมภาพันธ์</w:t>
      </w:r>
      <w:r w:rsidR="00D5402D" w:rsidRPr="00FC7417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8A6B41" w:rsidRPr="00FC7417">
        <w:rPr>
          <w:rFonts w:ascii="TH SarabunIT๙" w:hAnsi="TH SarabunIT๙" w:cs="TH SarabunIT๙"/>
          <w:color w:val="FF0000"/>
          <w:sz w:val="32"/>
          <w:szCs w:val="32"/>
          <w:cs/>
        </w:rPr>
        <w:t>256</w:t>
      </w:r>
      <w:r w:rsidR="00464100">
        <w:rPr>
          <w:rFonts w:ascii="TH SarabunIT๙" w:hAnsi="TH SarabunIT๙" w:cs="TH SarabunIT๙" w:hint="cs"/>
          <w:color w:val="FF0000"/>
          <w:sz w:val="32"/>
          <w:szCs w:val="32"/>
          <w:cs/>
        </w:rPr>
        <w:t>4</w:t>
      </w:r>
    </w:p>
    <w:p w:rsidR="001B75B6" w:rsidRPr="007C366B" w:rsidRDefault="00F1023D" w:rsidP="00354C92">
      <w:pPr>
        <w:rPr>
          <w:rFonts w:ascii="TH SarabunIT๙" w:hAnsi="TH SarabunIT๙" w:cs="TH SarabunIT๙"/>
          <w:color w:val="000000" w:themeColor="text1"/>
          <w:spacing w:val="-16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5687FD2" wp14:editId="44FC8E9B">
                <wp:simplePos x="0" y="0"/>
                <wp:positionH relativeFrom="column">
                  <wp:posOffset>329565</wp:posOffset>
                </wp:positionH>
                <wp:positionV relativeFrom="paragraph">
                  <wp:posOffset>244475</wp:posOffset>
                </wp:positionV>
                <wp:extent cx="5441950" cy="0"/>
                <wp:effectExtent l="0" t="0" r="6350" b="19050"/>
                <wp:wrapNone/>
                <wp:docPr id="1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4195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2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95pt,19.25pt" to="454.4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">
                <v:stroke dashstyle="1 1" endcap="round"/>
              </v:line>
            </w:pict>
          </mc:Fallback>
        </mc:AlternateContent>
      </w:r>
      <w:r w:rsidR="00E1109B" w:rsidRPr="00DB4C0D"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เรื่อง</w:t>
      </w:r>
      <w:r w:rsidR="00B5543A" w:rsidRPr="00DB4C0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 w:rsidR="007C366B">
        <w:rPr>
          <w:rFonts w:ascii="TH SarabunIT๙" w:hAnsi="TH SarabunIT๙" w:cs="TH SarabunIT๙" w:hint="cs"/>
          <w:color w:val="000000" w:themeColor="text1"/>
          <w:spacing w:val="-16"/>
          <w:sz w:val="32"/>
          <w:szCs w:val="32"/>
          <w:cs/>
        </w:rPr>
        <w:t>ขออนุ</w:t>
      </w:r>
      <w:r w:rsidR="00F22179">
        <w:rPr>
          <w:rFonts w:ascii="TH SarabunIT๙" w:hAnsi="TH SarabunIT๙" w:cs="TH SarabunIT๙" w:hint="cs"/>
          <w:color w:val="000000" w:themeColor="text1"/>
          <w:spacing w:val="-16"/>
          <w:sz w:val="32"/>
          <w:szCs w:val="32"/>
          <w:cs/>
          <w:lang w:val="en-GB"/>
        </w:rPr>
        <w:t>มัติ</w:t>
      </w:r>
      <w:r w:rsidR="00F22179">
        <w:rPr>
          <w:rFonts w:ascii="TH SarabunIT๙" w:hAnsi="TH SarabunIT๙" w:cs="TH SarabunIT๙" w:hint="cs"/>
          <w:color w:val="000000" w:themeColor="text1"/>
          <w:spacing w:val="-16"/>
          <w:sz w:val="32"/>
          <w:szCs w:val="32"/>
          <w:cs/>
        </w:rPr>
        <w:t>ปฏิบัติงานนอกเวลาราชการ</w:t>
      </w:r>
    </w:p>
    <w:p w:rsidR="00E1109B" w:rsidRPr="00B80B01" w:rsidRDefault="00E1109B" w:rsidP="00E1109B">
      <w:pPr>
        <w:spacing w:before="120"/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80B01">
        <w:rPr>
          <w:rFonts w:ascii="TH SarabunPSK" w:hAnsi="TH SarabunPSK" w:cs="TH SarabunPSK"/>
          <w:sz w:val="32"/>
          <w:szCs w:val="32"/>
          <w:cs/>
        </w:rPr>
        <w:t>เรียน</w:t>
      </w:r>
      <w:r w:rsidR="00B5543A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4854C5">
        <w:rPr>
          <w:rFonts w:ascii="TH SarabunPSK" w:hAnsi="TH SarabunPSK" w:cs="TH SarabunPSK" w:hint="cs"/>
          <w:sz w:val="32"/>
          <w:szCs w:val="32"/>
          <w:cs/>
        </w:rPr>
        <w:t>สาธารณสุขอำเภอ</w:t>
      </w:r>
      <w:r w:rsidR="0099107D">
        <w:rPr>
          <w:rFonts w:ascii="TH SarabunPSK" w:hAnsi="TH SarabunPSK" w:cs="TH SarabunPSK" w:hint="cs"/>
          <w:sz w:val="32"/>
          <w:szCs w:val="32"/>
          <w:cs/>
        </w:rPr>
        <w:t>/หัวหน้าสถานีอนามัย/ผอ.รพสต</w:t>
      </w:r>
    </w:p>
    <w:p w:rsidR="00AB05DA" w:rsidRPr="00817640" w:rsidRDefault="00FC7417" w:rsidP="00F73D02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  <w:cs/>
          <w:lang w:val="en-GB"/>
        </w:rPr>
      </w:pPr>
      <w:r w:rsidRPr="005C4F7C">
        <w:rPr>
          <w:rFonts w:ascii="TH SarabunIT๙" w:hAnsi="TH SarabunIT๙" w:cs="TH SarabunIT๙"/>
          <w:sz w:val="32"/>
          <w:szCs w:val="32"/>
          <w:cs/>
        </w:rPr>
        <w:t xml:space="preserve">ด้วย </w:t>
      </w:r>
      <w:r>
        <w:rPr>
          <w:rFonts w:ascii="TH SarabunIT๙" w:hAnsi="TH SarabunIT๙" w:cs="TH SarabunIT๙" w:hint="cs"/>
          <w:sz w:val="32"/>
          <w:szCs w:val="32"/>
          <w:cs/>
        </w:rPr>
        <w:t>กลุ่มกฎหมาย มีภารกิจความรับผิดชอบในการดำเนินการบังคับใช้กฎหมาย</w:t>
      </w:r>
      <w:r w:rsidR="00452EB3">
        <w:rPr>
          <w:rFonts w:ascii="TH SarabunIT๙" w:hAnsi="TH SarabunIT๙" w:cs="TH SarabunIT๙" w:hint="cs"/>
          <w:sz w:val="32"/>
          <w:szCs w:val="32"/>
          <w:cs/>
        </w:rPr>
        <w:t xml:space="preserve"> เฝ้าระวัง ตรวจเตือน ประชาสัมพันธ์ การปฏิบัติตาม</w:t>
      </w:r>
      <w:r>
        <w:rPr>
          <w:rFonts w:ascii="TH SarabunIT๙" w:hAnsi="TH SarabunIT๙" w:cs="TH SarabunIT๙" w:hint="cs"/>
          <w:sz w:val="32"/>
          <w:szCs w:val="32"/>
          <w:cs/>
        </w:rPr>
        <w:t>พระราชบัญญัติควบคุมเครื่องดื่มแอลกอฮอล์ พ.ศ. 2551 และพระราชบัญญัติควบคุมผลิตภัณฑ์ยาสูบ พ.ศ. 2560</w:t>
      </w:r>
      <w:r w:rsidR="00452EB3">
        <w:rPr>
          <w:rFonts w:ascii="TH SarabunIT๙" w:hAnsi="TH SarabunIT๙" w:cs="TH SarabunIT๙" w:hint="cs"/>
          <w:sz w:val="32"/>
          <w:szCs w:val="32"/>
          <w:cs/>
        </w:rPr>
        <w:t xml:space="preserve"> ซึ่งเป็นงานที่เกี่ยวข้องกับการส่งเสริม ควบคุม ป้องกันโรค ที่จำเป็นต้องออกไปปฏิบัติงานนอกสถานที่ตั้งสำนักงานที่ปฏิบัติราชการปกติ </w:t>
      </w:r>
      <w:r w:rsidRPr="00452EB3">
        <w:rPr>
          <w:rFonts w:ascii="TH SarabunIT๙" w:hAnsi="TH SarabunIT๙" w:cs="TH SarabunIT๙" w:hint="cs"/>
          <w:spacing w:val="-6"/>
          <w:sz w:val="32"/>
          <w:szCs w:val="32"/>
          <w:cs/>
        </w:rPr>
        <w:t>โดย</w:t>
      </w:r>
      <w:r w:rsidR="00452EB3" w:rsidRPr="00452EB3">
        <w:rPr>
          <w:rFonts w:ascii="TH SarabunIT๙" w:hAnsi="TH SarabunIT๙" w:cs="TH SarabunIT๙" w:hint="cs"/>
          <w:spacing w:val="-6"/>
          <w:sz w:val="32"/>
          <w:szCs w:val="32"/>
          <w:cs/>
        </w:rPr>
        <w:t>กฎหมายกำหนดห้ามมิให้มีการขายเครื่องดื่มแอลกอฮอล์</w:t>
      </w:r>
      <w:r w:rsidRPr="00452EB3">
        <w:rPr>
          <w:rFonts w:ascii="TH SarabunIT๙" w:hAnsi="TH SarabunIT๙" w:cs="TH SarabunIT๙" w:hint="cs"/>
          <w:spacing w:val="-6"/>
          <w:sz w:val="32"/>
          <w:szCs w:val="32"/>
          <w:cs/>
        </w:rPr>
        <w:t>ใน</w:t>
      </w:r>
      <w:r w:rsidR="00452EB3" w:rsidRPr="00452EB3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วันมาฆบูชา ซึ่งในปี พ.ศ. 2564 </w:t>
      </w:r>
      <w:r w:rsidR="00452EB3">
        <w:rPr>
          <w:rFonts w:ascii="TH SarabunIT๙" w:hAnsi="TH SarabunIT๙" w:cs="TH SarabunIT๙" w:hint="cs"/>
          <w:sz w:val="32"/>
          <w:szCs w:val="32"/>
          <w:cs/>
        </w:rPr>
        <w:t>ตรงกับ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วันที่ 26 กุมภาพันธ์ พ.ศ. 2564 </w:t>
      </w:r>
      <w:r w:rsidR="00452EB3">
        <w:rPr>
          <w:rFonts w:ascii="TH SarabunIT๙" w:hAnsi="TH SarabunIT๙" w:cs="TH SarabunIT๙" w:hint="cs"/>
          <w:sz w:val="32"/>
          <w:szCs w:val="32"/>
          <w:cs/>
        </w:rPr>
        <w:t>ประกอบกับ</w:t>
      </w:r>
      <w:r w:rsidR="00F73D02">
        <w:rPr>
          <w:rFonts w:ascii="TH SarabunIT๙" w:hAnsi="TH SarabunIT๙" w:cs="TH SarabunIT๙" w:hint="cs"/>
          <w:sz w:val="32"/>
          <w:szCs w:val="32"/>
          <w:cs/>
        </w:rPr>
        <w:t>มักจะมีข้อร้องเรียนจากประชาชนเกี่ยวกับการปฏิบัติที่ฝ่าฝืนต่อกฎหมายข้างต้น จึงมีความจำเป็นและ</w:t>
      </w:r>
      <w:r w:rsidRPr="005C4F7C">
        <w:rPr>
          <w:rFonts w:ascii="TH SarabunIT๙" w:hAnsi="TH SarabunIT๙" w:cs="TH SarabunIT๙"/>
          <w:sz w:val="32"/>
          <w:szCs w:val="32"/>
          <w:cs/>
        </w:rPr>
        <w:t>เร่งด่วน</w:t>
      </w:r>
      <w:r w:rsidR="00F73D02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Pr="005C4F7C">
        <w:rPr>
          <w:rFonts w:ascii="TH SarabunIT๙" w:hAnsi="TH SarabunIT๙" w:cs="TH SarabunIT๙"/>
          <w:sz w:val="32"/>
          <w:szCs w:val="32"/>
          <w:cs/>
        </w:rPr>
        <w:t>จะต้อง</w:t>
      </w:r>
      <w:r w:rsidR="00F73D02">
        <w:rPr>
          <w:rFonts w:ascii="TH SarabunIT๙" w:hAnsi="TH SarabunIT๙" w:cs="TH SarabunIT๙" w:hint="cs"/>
          <w:sz w:val="32"/>
          <w:szCs w:val="32"/>
          <w:cs/>
        </w:rPr>
        <w:t>ปฏิบัติราชการ</w:t>
      </w:r>
      <w:r w:rsidR="00817640">
        <w:rPr>
          <w:rFonts w:ascii="TH SarabunIT๙" w:hAnsi="TH SarabunIT๙" w:cs="TH SarabunIT๙" w:hint="cs"/>
          <w:sz w:val="32"/>
          <w:szCs w:val="32"/>
          <w:cs/>
        </w:rPr>
        <w:t>ร่วมกับภาคีเครือข่าย</w:t>
      </w:r>
      <w:r w:rsidR="00F73D02">
        <w:rPr>
          <w:rFonts w:ascii="TH SarabunIT๙" w:hAnsi="TH SarabunIT๙" w:cs="TH SarabunIT๙" w:hint="cs"/>
          <w:sz w:val="32"/>
          <w:szCs w:val="32"/>
          <w:cs/>
        </w:rPr>
        <w:t>ในวันดั</w:t>
      </w:r>
      <w:r w:rsidR="00452EB3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F73D02">
        <w:rPr>
          <w:rFonts w:ascii="TH SarabunIT๙" w:hAnsi="TH SarabunIT๙" w:cs="TH SarabunIT๙" w:hint="cs"/>
          <w:sz w:val="32"/>
          <w:szCs w:val="32"/>
          <w:cs/>
        </w:rPr>
        <w:t>กล่าว</w:t>
      </w:r>
      <w:r w:rsidR="00AB05DA">
        <w:rPr>
          <w:rFonts w:ascii="TH SarabunIT๙" w:hAnsi="TH SarabunIT๙" w:cs="TH SarabunIT๙" w:hint="cs"/>
          <w:sz w:val="32"/>
          <w:szCs w:val="32"/>
          <w:cs/>
        </w:rPr>
        <w:t xml:space="preserve"> ซึ่งเป็นวันหยุดราชการ</w:t>
      </w:r>
      <w:r w:rsidR="00452EB3" w:rsidRPr="005C4F7C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FC7417" w:rsidRDefault="00AB05DA" w:rsidP="00AB05DA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ในการนี้ จึง</w:t>
      </w:r>
      <w:r w:rsidR="00FC7417" w:rsidRPr="005C4F7C">
        <w:rPr>
          <w:rFonts w:ascii="TH SarabunIT๙" w:hAnsi="TH SarabunIT๙" w:cs="TH SarabunIT๙"/>
          <w:sz w:val="32"/>
          <w:szCs w:val="32"/>
          <w:cs/>
        </w:rPr>
        <w:t>ขอ</w:t>
      </w:r>
      <w:r>
        <w:rPr>
          <w:rFonts w:ascii="TH SarabunIT๙" w:hAnsi="TH SarabunIT๙" w:cs="TH SarabunIT๙" w:hint="cs"/>
          <w:sz w:val="32"/>
          <w:szCs w:val="32"/>
          <w:cs/>
        </w:rPr>
        <w:t>อนุมัติ</w:t>
      </w:r>
      <w:r w:rsidR="00FC7417" w:rsidRPr="005C4F7C">
        <w:rPr>
          <w:rFonts w:ascii="TH SarabunIT๙" w:hAnsi="TH SarabunIT๙" w:cs="TH SarabunIT๙"/>
          <w:sz w:val="32"/>
          <w:szCs w:val="32"/>
          <w:cs/>
        </w:rPr>
        <w:t>ให้เจ้าหน้าที่ปฏิบัติงานนอกเวลาราชการ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>ในวันหยุดราชการ เพื่อเฝ้าระวัง ตรวจเตือน ประชาสัมพันธ์ และบังคับใช้กฎหมายพระราชบัญญัติควบคุมเครื่องดื่มแอลกอฮอล์ พ.ศ. 2551 และพระราชบัญญัติควบคุมผลิตภัณฑ์ยาสูบ พ.ศ. 2560</w:t>
      </w:r>
      <w:r w:rsidR="00FC7417" w:rsidRPr="005C4F7C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ใน</w:t>
      </w:r>
      <w:r w:rsidR="00FC7417" w:rsidRPr="005C4F7C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>
        <w:rPr>
          <w:rFonts w:ascii="TH SarabunIT๙" w:hAnsi="TH SarabunIT๙" w:cs="TH SarabunIT๙"/>
          <w:sz w:val="32"/>
          <w:szCs w:val="32"/>
        </w:rPr>
        <w:t xml:space="preserve">26 </w:t>
      </w:r>
      <w:r>
        <w:rPr>
          <w:rFonts w:ascii="TH SarabunIT๙" w:hAnsi="TH SarabunIT๙" w:cs="TH SarabunIT๙" w:hint="cs"/>
          <w:sz w:val="32"/>
          <w:szCs w:val="32"/>
          <w:cs/>
        </w:rPr>
        <w:t>กุมภาพันธ์ พ.ศ.</w:t>
      </w:r>
      <w:r w:rsidR="004641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2564</w:t>
      </w:r>
      <w:r w:rsidR="00A44A51">
        <w:rPr>
          <w:rFonts w:ascii="TH SarabunIT๙" w:hAnsi="TH SarabunIT๙" w:cs="TH SarabunIT๙" w:hint="cs"/>
          <w:sz w:val="32"/>
          <w:szCs w:val="32"/>
          <w:cs/>
        </w:rPr>
        <w:t>(วันมาฆบูชา)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 xml:space="preserve"> ตั้งแต่เวลา 09.00</w:t>
      </w:r>
      <w:r w:rsidR="007121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-</w:t>
      </w:r>
      <w:r w:rsidR="007121E1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12.00 </w:t>
      </w:r>
      <w:r>
        <w:rPr>
          <w:rFonts w:ascii="TH SarabunIT๙" w:hAnsi="TH SarabunIT๙" w:cs="TH SarabunIT๙" w:hint="cs"/>
          <w:sz w:val="32"/>
          <w:szCs w:val="32"/>
          <w:cs/>
        </w:rPr>
        <w:t>น.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FC7417" w:rsidRPr="005C4F7C">
        <w:rPr>
          <w:rFonts w:ascii="TH SarabunIT๙" w:hAnsi="TH SarabunIT๙" w:cs="TH SarabunIT๙"/>
          <w:sz w:val="32"/>
          <w:szCs w:val="32"/>
        </w:rPr>
        <w:t xml:space="preserve"> </w:t>
      </w:r>
      <w:r w:rsidR="00FC7417" w:rsidRPr="005C4F7C">
        <w:rPr>
          <w:rFonts w:ascii="TH SarabunIT๙" w:hAnsi="TH SarabunIT๙" w:cs="TH SarabunIT๙"/>
          <w:sz w:val="32"/>
          <w:szCs w:val="32"/>
          <w:cs/>
        </w:rPr>
        <w:t>ดังมีรายชื่อต่อไปนี้</w:t>
      </w:r>
    </w:p>
    <w:p w:rsidR="00AB05DA" w:rsidRDefault="00AB05DA" w:rsidP="00AB05DA">
      <w:pPr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1.</w:t>
      </w:r>
      <w:r w:rsidR="00464100">
        <w:rPr>
          <w:rFonts w:ascii="TH SarabunIT๙" w:hAnsi="TH SarabunIT๙" w:cs="TH SarabunIT๙"/>
          <w:sz w:val="32"/>
          <w:szCs w:val="32"/>
        </w:rPr>
        <w:t xml:space="preserve"> </w:t>
      </w:r>
      <w:r w:rsidR="00D96E91"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="00D96E91">
        <w:rPr>
          <w:rFonts w:ascii="TH SarabunIT๙" w:hAnsi="TH SarabunIT๙" w:cs="TH SarabunIT๙" w:hint="cs"/>
          <w:sz w:val="32"/>
          <w:szCs w:val="32"/>
          <w:cs/>
        </w:rPr>
        <w:tab/>
      </w:r>
      <w:r w:rsidR="00D96E91">
        <w:rPr>
          <w:rFonts w:ascii="TH SarabunIT๙" w:hAnsi="TH SarabunIT๙" w:cs="TH SarabunIT๙" w:hint="cs"/>
          <w:sz w:val="32"/>
          <w:szCs w:val="32"/>
          <w:cs/>
        </w:rPr>
        <w:tab/>
      </w:r>
      <w:r w:rsidR="00464100">
        <w:rPr>
          <w:rFonts w:ascii="TH SarabunIT๙" w:hAnsi="TH SarabunIT๙" w:cs="TH SarabunIT๙" w:hint="cs"/>
          <w:sz w:val="32"/>
          <w:szCs w:val="32"/>
          <w:cs/>
        </w:rPr>
        <w:tab/>
      </w:r>
      <w:r w:rsidR="00464100">
        <w:rPr>
          <w:rFonts w:ascii="TH SarabunIT๙" w:hAnsi="TH SarabunIT๙" w:cs="TH SarabunIT๙" w:hint="cs"/>
          <w:sz w:val="32"/>
          <w:szCs w:val="32"/>
          <w:cs/>
        </w:rPr>
        <w:tab/>
      </w:r>
      <w:r w:rsidR="00D96E91"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</w:p>
    <w:p w:rsidR="00AB05DA" w:rsidRDefault="00AB05DA" w:rsidP="00AB05DA">
      <w:pPr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2.</w:t>
      </w:r>
      <w:r w:rsidR="00464100">
        <w:rPr>
          <w:rFonts w:ascii="TH SarabunIT๙" w:hAnsi="TH SarabunIT๙" w:cs="TH SarabunIT๙"/>
          <w:sz w:val="32"/>
          <w:szCs w:val="32"/>
        </w:rPr>
        <w:t xml:space="preserve"> </w:t>
      </w:r>
      <w:r w:rsidR="00D96E91"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="00D96E91">
        <w:rPr>
          <w:rFonts w:ascii="TH SarabunIT๙" w:hAnsi="TH SarabunIT๙" w:cs="TH SarabunIT๙" w:hint="cs"/>
          <w:sz w:val="32"/>
          <w:szCs w:val="32"/>
          <w:cs/>
        </w:rPr>
        <w:tab/>
      </w:r>
      <w:r w:rsidR="00D96E91">
        <w:rPr>
          <w:rFonts w:ascii="TH SarabunIT๙" w:hAnsi="TH SarabunIT๙" w:cs="TH SarabunIT๙" w:hint="cs"/>
          <w:sz w:val="32"/>
          <w:szCs w:val="32"/>
          <w:cs/>
        </w:rPr>
        <w:tab/>
      </w:r>
      <w:r w:rsidR="00D96E91">
        <w:rPr>
          <w:rFonts w:ascii="TH SarabunIT๙" w:hAnsi="TH SarabunIT๙" w:cs="TH SarabunIT๙" w:hint="cs"/>
          <w:sz w:val="32"/>
          <w:szCs w:val="32"/>
          <w:cs/>
        </w:rPr>
        <w:tab/>
      </w:r>
      <w:r w:rsidR="00D96E91">
        <w:rPr>
          <w:rFonts w:ascii="TH SarabunIT๙" w:hAnsi="TH SarabunIT๙" w:cs="TH SarabunIT๙" w:hint="cs"/>
          <w:sz w:val="32"/>
          <w:szCs w:val="32"/>
          <w:cs/>
        </w:rPr>
        <w:tab/>
        <w:t>ตำแหน่ง</w:t>
      </w:r>
    </w:p>
    <w:p w:rsidR="00AB05DA" w:rsidRDefault="00AB05DA" w:rsidP="00AB05DA">
      <w:pPr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3.</w:t>
      </w:r>
      <w:r w:rsidR="00464100">
        <w:rPr>
          <w:rFonts w:ascii="TH SarabunIT๙" w:hAnsi="TH SarabunIT๙" w:cs="TH SarabunIT๙"/>
          <w:sz w:val="32"/>
          <w:szCs w:val="32"/>
        </w:rPr>
        <w:t xml:space="preserve"> </w:t>
      </w:r>
      <w:r w:rsidR="00D96E91"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="00D96E91">
        <w:rPr>
          <w:rFonts w:ascii="TH SarabunIT๙" w:hAnsi="TH SarabunIT๙" w:cs="TH SarabunIT๙" w:hint="cs"/>
          <w:sz w:val="32"/>
          <w:szCs w:val="32"/>
          <w:cs/>
        </w:rPr>
        <w:tab/>
      </w:r>
      <w:r w:rsidR="00D96E91">
        <w:rPr>
          <w:rFonts w:ascii="TH SarabunIT๙" w:hAnsi="TH SarabunIT๙" w:cs="TH SarabunIT๙" w:hint="cs"/>
          <w:sz w:val="32"/>
          <w:szCs w:val="32"/>
          <w:cs/>
        </w:rPr>
        <w:tab/>
      </w:r>
      <w:r w:rsidR="00D96E91">
        <w:rPr>
          <w:rFonts w:ascii="TH SarabunIT๙" w:hAnsi="TH SarabunIT๙" w:cs="TH SarabunIT๙" w:hint="cs"/>
          <w:sz w:val="32"/>
          <w:szCs w:val="32"/>
          <w:cs/>
        </w:rPr>
        <w:tab/>
      </w:r>
      <w:r w:rsidR="00D96E91">
        <w:rPr>
          <w:rFonts w:ascii="TH SarabunIT๙" w:hAnsi="TH SarabunIT๙" w:cs="TH SarabunIT๙" w:hint="cs"/>
          <w:sz w:val="32"/>
          <w:szCs w:val="32"/>
          <w:cs/>
        </w:rPr>
        <w:tab/>
        <w:t>ตำแหน่ง</w:t>
      </w:r>
    </w:p>
    <w:p w:rsidR="00AB05DA" w:rsidRPr="005C4F7C" w:rsidRDefault="00AB05DA" w:rsidP="00AB05DA">
      <w:pPr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4.</w:t>
      </w:r>
      <w:r w:rsidR="00464100">
        <w:rPr>
          <w:rFonts w:ascii="TH SarabunIT๙" w:hAnsi="TH SarabunIT๙" w:cs="TH SarabunIT๙"/>
          <w:sz w:val="32"/>
          <w:szCs w:val="32"/>
        </w:rPr>
        <w:t xml:space="preserve"> </w:t>
      </w:r>
      <w:r w:rsidR="00D96E91">
        <w:rPr>
          <w:rFonts w:ascii="TH SarabunIT๙" w:hAnsi="TH SarabunIT๙" w:cs="TH SarabunIT๙" w:hint="cs"/>
          <w:sz w:val="32"/>
          <w:szCs w:val="32"/>
          <w:cs/>
        </w:rPr>
        <w:t>ชื่อ</w:t>
      </w:r>
      <w:r w:rsidR="00D96E91">
        <w:rPr>
          <w:rFonts w:ascii="TH SarabunIT๙" w:hAnsi="TH SarabunIT๙" w:cs="TH SarabunIT๙" w:hint="cs"/>
          <w:sz w:val="32"/>
          <w:szCs w:val="32"/>
          <w:cs/>
        </w:rPr>
        <w:tab/>
      </w:r>
      <w:r w:rsidR="00D96E91">
        <w:rPr>
          <w:rFonts w:ascii="TH SarabunIT๙" w:hAnsi="TH SarabunIT๙" w:cs="TH SarabunIT๙" w:hint="cs"/>
          <w:sz w:val="32"/>
          <w:szCs w:val="32"/>
          <w:cs/>
        </w:rPr>
        <w:tab/>
      </w:r>
      <w:r w:rsidR="00D96E91">
        <w:rPr>
          <w:rFonts w:ascii="TH SarabunIT๙" w:hAnsi="TH SarabunIT๙" w:cs="TH SarabunIT๙" w:hint="cs"/>
          <w:sz w:val="32"/>
          <w:szCs w:val="32"/>
          <w:cs/>
        </w:rPr>
        <w:tab/>
      </w:r>
      <w:r w:rsidR="00D96E91">
        <w:rPr>
          <w:rFonts w:ascii="TH SarabunIT๙" w:hAnsi="TH SarabunIT๙" w:cs="TH SarabunIT๙" w:hint="cs"/>
          <w:sz w:val="32"/>
          <w:szCs w:val="32"/>
          <w:cs/>
        </w:rPr>
        <w:tab/>
        <w:t>ตำแหน่ง</w:t>
      </w:r>
    </w:p>
    <w:p w:rsidR="00464100" w:rsidRDefault="00AB05DA" w:rsidP="00AB05DA">
      <w:pPr>
        <w:pStyle w:val="ac"/>
        <w:spacing w:before="120" w:after="0"/>
        <w:ind w:firstLine="1418"/>
        <w:jc w:val="thaiDistribute"/>
        <w:rPr>
          <w:rFonts w:ascii="TH SarabunIT๙" w:hAnsi="TH SarabunIT๙" w:cs="TH SarabunIT๙"/>
          <w:spacing w:val="-8"/>
          <w:sz w:val="32"/>
          <w:szCs w:val="32"/>
          <w:lang w:val="en-GB"/>
        </w:rPr>
      </w:pPr>
      <w:r w:rsidRPr="00464100">
        <w:rPr>
          <w:rFonts w:ascii="TH SarabunIT๙" w:hAnsi="TH SarabunIT๙" w:cs="TH SarabunIT๙" w:hint="cs"/>
          <w:spacing w:val="-6"/>
          <w:sz w:val="32"/>
          <w:szCs w:val="32"/>
          <w:cs/>
          <w:lang w:val="en-GB"/>
        </w:rPr>
        <w:t>อนึ่ง การปฏิบัติราชการนอกเวลาครั้งนี้</w:t>
      </w:r>
      <w:r w:rsidRPr="00464100">
        <w:rPr>
          <w:rFonts w:ascii="TH SarabunIT๙" w:hAnsi="TH SarabunIT๙" w:cs="TH SarabunIT๙"/>
          <w:spacing w:val="-6"/>
          <w:sz w:val="32"/>
          <w:szCs w:val="32"/>
          <w:lang w:val="en-GB"/>
        </w:rPr>
        <w:t xml:space="preserve"> </w:t>
      </w:r>
      <w:r w:rsidRPr="00464100">
        <w:rPr>
          <w:rFonts w:ascii="TH SarabunIT๙" w:hAnsi="TH SarabunIT๙" w:cs="TH SarabunIT๙" w:hint="cs"/>
          <w:spacing w:val="-6"/>
          <w:sz w:val="32"/>
          <w:szCs w:val="32"/>
          <w:cs/>
          <w:lang w:val="en-GB"/>
        </w:rPr>
        <w:t>ขอได้โปรดแต่งตั้ง</w:t>
      </w:r>
      <w:r w:rsidR="00D96E91">
        <w:rPr>
          <w:rFonts w:ascii="TH SarabunIT๙" w:hAnsi="TH SarabunIT๙" w:cs="TH SarabunIT๙" w:hint="cs"/>
          <w:spacing w:val="-6"/>
          <w:sz w:val="32"/>
          <w:szCs w:val="32"/>
          <w:cs/>
        </w:rPr>
        <w:t>นาย.............................ตำแหน่ง............</w:t>
      </w:r>
      <w:r w:rsidRPr="00464100">
        <w:rPr>
          <w:rFonts w:ascii="TH SarabunIT๙" w:hAnsi="TH SarabunIT๙" w:cs="TH SarabunIT๙" w:hint="cs"/>
          <w:spacing w:val="-6"/>
          <w:sz w:val="32"/>
          <w:szCs w:val="32"/>
          <w:cs/>
        </w:rPr>
        <w:t>เป็นผู้ควบคุ</w:t>
      </w:r>
      <w:r w:rsidRPr="00464100">
        <w:rPr>
          <w:rFonts w:ascii="TH SarabunIT๙" w:hAnsi="TH SarabunIT๙" w:cs="TH SarabunIT๙" w:hint="cs"/>
          <w:spacing w:val="-6"/>
          <w:sz w:val="32"/>
          <w:szCs w:val="32"/>
          <w:cs/>
          <w:lang w:val="en-GB"/>
        </w:rPr>
        <w:t>มการปฏิบัติงานและให้รายงานผลการปฏิบัติงานนอกเวลาราชการต่อผู้มีอำนาจอนุมัติภายในสิบห้าวัน</w:t>
      </w:r>
      <w:r w:rsidRPr="008F398A">
        <w:rPr>
          <w:rFonts w:ascii="TH SarabunIT๙" w:hAnsi="TH SarabunIT๙" w:cs="TH SarabunIT๙" w:hint="cs"/>
          <w:sz w:val="32"/>
          <w:szCs w:val="32"/>
          <w:cs/>
          <w:lang w:val="en-GB"/>
        </w:rPr>
        <w:t>นับแต่วันที่เสร็จสิ้นการปฏิบัติงาน</w:t>
      </w:r>
      <w:r>
        <w:rPr>
          <w:rFonts w:ascii="TH SarabunIT๙" w:hAnsi="TH SarabunIT๙" w:cs="TH SarabunIT๙" w:hint="cs"/>
          <w:spacing w:val="-8"/>
          <w:sz w:val="32"/>
          <w:szCs w:val="32"/>
          <w:cs/>
          <w:lang w:val="en-GB"/>
        </w:rPr>
        <w:t xml:space="preserve"> </w:t>
      </w:r>
    </w:p>
    <w:p w:rsidR="00AB05DA" w:rsidRPr="00C40D0C" w:rsidRDefault="00464100" w:rsidP="00AB05DA">
      <w:pPr>
        <w:pStyle w:val="ac"/>
        <w:spacing w:before="120" w:after="0"/>
        <w:ind w:firstLine="1418"/>
        <w:jc w:val="thaiDistribute"/>
        <w:rPr>
          <w:rFonts w:ascii="TH SarabunIT๙" w:hAnsi="TH SarabunIT๙" w:cs="TH SarabunIT๙"/>
          <w:spacing w:val="-8"/>
          <w:sz w:val="32"/>
          <w:szCs w:val="32"/>
          <w:cs/>
          <w:lang w:val="en-GB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  <w:lang w:val="en-GB"/>
        </w:rPr>
        <w:t>ทั้งนี้ เงินค่าตอบแทนการปฏิบัติงานนอกเวลาราชการตามภารกิจข้างต้น เบิกจ่ายจากโครงการ</w:t>
      </w:r>
      <w:r w:rsidRPr="00817640">
        <w:rPr>
          <w:rFonts w:ascii="TH SarabunIT๙" w:hAnsi="TH SarabunIT๙" w:cs="TH SarabunIT๙" w:hint="cs"/>
          <w:sz w:val="32"/>
          <w:szCs w:val="32"/>
          <w:cs/>
          <w:lang w:val="en-GB"/>
        </w:rPr>
        <w:t>สนับสนุนการควบคุมการบริโภคเครื่องดื่มแอลกอฮอล์และยาสูบจังหวัดพะเยา ปี 2562</w:t>
      </w:r>
      <w:r w:rsidR="00817640" w:rsidRPr="00817640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</w:t>
      </w:r>
      <w:r w:rsidRPr="00817640">
        <w:rPr>
          <w:rFonts w:ascii="TH SarabunIT๙" w:hAnsi="TH SarabunIT๙" w:cs="TH SarabunIT๙" w:hint="cs"/>
          <w:sz w:val="32"/>
          <w:szCs w:val="32"/>
          <w:cs/>
          <w:lang w:val="en-GB"/>
        </w:rPr>
        <w:t>-</w:t>
      </w:r>
      <w:r w:rsidR="00817640" w:rsidRPr="00817640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</w:t>
      </w:r>
      <w:r w:rsidRPr="00817640">
        <w:rPr>
          <w:rFonts w:ascii="TH SarabunIT๙" w:hAnsi="TH SarabunIT๙" w:cs="TH SarabunIT๙" w:hint="cs"/>
          <w:sz w:val="32"/>
          <w:szCs w:val="32"/>
          <w:cs/>
          <w:lang w:val="en-GB"/>
        </w:rPr>
        <w:t>2564</w:t>
      </w:r>
    </w:p>
    <w:p w:rsidR="00AB05DA" w:rsidRPr="00817640" w:rsidRDefault="00AB05DA" w:rsidP="00464100">
      <w:pPr>
        <w:spacing w:before="120" w:after="120"/>
        <w:ind w:firstLine="1412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17640">
        <w:rPr>
          <w:rFonts w:ascii="TH SarabunPSK" w:hAnsi="TH SarabunPSK" w:cs="TH SarabunPSK" w:hint="cs"/>
          <w:sz w:val="32"/>
          <w:szCs w:val="32"/>
          <w:cs/>
        </w:rPr>
        <w:t>จึงเรียนมาเพื่อโปรดพิจารณาอนุมัติ</w:t>
      </w:r>
      <w:r w:rsidR="00464100" w:rsidRPr="00817640">
        <w:rPr>
          <w:rFonts w:ascii="TH SarabunPSK" w:hAnsi="TH SarabunPSK" w:cs="TH SarabunPSK" w:hint="cs"/>
          <w:sz w:val="32"/>
          <w:szCs w:val="32"/>
          <w:cs/>
        </w:rPr>
        <w:t>และลงนามในคำสั่ง</w:t>
      </w:r>
      <w:r w:rsidR="00464100" w:rsidRPr="00817640">
        <w:rPr>
          <w:rFonts w:ascii="TH SarabunIT๙" w:hAnsi="TH SarabunIT๙" w:cs="TH SarabunIT๙" w:hint="cs"/>
          <w:sz w:val="32"/>
          <w:szCs w:val="32"/>
          <w:cs/>
        </w:rPr>
        <w:t>แต่งตั้งเจ้าหน้าที่ควบคุมการปฏิบัติงาน</w:t>
      </w:r>
      <w:r w:rsidR="00464100" w:rsidRPr="00817640">
        <w:rPr>
          <w:rFonts w:ascii="TH SarabunPSK" w:hAnsi="TH SarabunPSK" w:cs="TH SarabunPSK" w:hint="cs"/>
          <w:sz w:val="32"/>
          <w:szCs w:val="32"/>
          <w:cs/>
        </w:rPr>
        <w:t>ที่แนบเสนอมาพร้อมนี้</w:t>
      </w:r>
    </w:p>
    <w:p w:rsidR="00F75DC9" w:rsidRDefault="00F75DC9" w:rsidP="00F75DC9">
      <w:pPr>
        <w:ind w:firstLine="1411"/>
        <w:rPr>
          <w:rFonts w:ascii="TH SarabunPSK" w:hAnsi="TH SarabunPSK" w:cs="TH SarabunPSK"/>
          <w:sz w:val="32"/>
          <w:szCs w:val="32"/>
        </w:rPr>
      </w:pPr>
    </w:p>
    <w:p w:rsidR="00BE6CC2" w:rsidRDefault="00BE6CC2" w:rsidP="00BF7ADB">
      <w:pPr>
        <w:ind w:firstLine="1701"/>
        <w:jc w:val="thaiDistribute"/>
        <w:rPr>
          <w:rFonts w:ascii="TH SarabunIT๙" w:hAnsi="TH SarabunIT๙" w:cs="TH SarabunIT๙"/>
          <w:sz w:val="32"/>
          <w:szCs w:val="32"/>
          <w:cs/>
          <w:lang w:val="en-GB"/>
        </w:rPr>
      </w:pPr>
    </w:p>
    <w:p w:rsidR="00E541F8" w:rsidRPr="00AB4E5B" w:rsidRDefault="00E541F8" w:rsidP="00AB4E5B">
      <w:pPr>
        <w:ind w:firstLine="3686"/>
        <w:rPr>
          <w:rFonts w:ascii="TH SarabunIT๙" w:hAnsi="TH SarabunIT๙" w:cs="TH SarabunIT๙"/>
          <w:sz w:val="32"/>
          <w:szCs w:val="32"/>
          <w:cs/>
          <w:lang w:val="en-GB"/>
        </w:rPr>
      </w:pPr>
    </w:p>
    <w:sectPr w:rsidR="00E541F8" w:rsidRPr="00AB4E5B" w:rsidSect="00BE6CC2">
      <w:headerReference w:type="even" r:id="rId10"/>
      <w:headerReference w:type="default" r:id="rId11"/>
      <w:pgSz w:w="11906" w:h="16838" w:code="9"/>
      <w:pgMar w:top="709" w:right="1134" w:bottom="709" w:left="1701" w:header="851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3AF" w:rsidRDefault="009A13AF">
      <w:r>
        <w:separator/>
      </w:r>
    </w:p>
  </w:endnote>
  <w:endnote w:type="continuationSeparator" w:id="0">
    <w:p w:rsidR="009A13AF" w:rsidRDefault="009A1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3AF" w:rsidRDefault="009A13AF">
      <w:r>
        <w:separator/>
      </w:r>
    </w:p>
  </w:footnote>
  <w:footnote w:type="continuationSeparator" w:id="0">
    <w:p w:rsidR="009A13AF" w:rsidRDefault="009A1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A25" w:rsidRDefault="00771A25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771A25" w:rsidRDefault="00771A2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A25" w:rsidRPr="00D6626B" w:rsidRDefault="00771A25" w:rsidP="00D6626B">
    <w:pPr>
      <w:pStyle w:val="a5"/>
      <w:framePr w:wrap="around" w:vAnchor="text" w:hAnchor="margin" w:xAlign="center" w:y="1"/>
      <w:rPr>
        <w:rStyle w:val="a6"/>
        <w:rFonts w:ascii="TH SarabunPSK" w:hAnsi="TH SarabunPSK" w:cs="TH SarabunPSK"/>
        <w:sz w:val="32"/>
        <w:szCs w:val="32"/>
      </w:rPr>
    </w:pPr>
    <w:r>
      <w:rPr>
        <w:rStyle w:val="a6"/>
        <w:rFonts w:ascii="TH SarabunPSK" w:hAnsi="TH SarabunPSK" w:cs="TH SarabunPSK" w:hint="cs"/>
        <w:sz w:val="32"/>
        <w:szCs w:val="32"/>
        <w:cs/>
      </w:rPr>
      <w:t xml:space="preserve">- </w: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begin"/>
    </w:r>
    <w:r w:rsidRPr="00D6626B">
      <w:rPr>
        <w:rStyle w:val="a6"/>
        <w:rFonts w:ascii="TH SarabunPSK" w:hAnsi="TH SarabunPSK" w:cs="TH SarabunPSK"/>
        <w:sz w:val="32"/>
        <w:szCs w:val="32"/>
      </w:rPr>
      <w:instrText xml:space="preserve">PAGE  </w:instrTex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separate"/>
    </w:r>
    <w:r w:rsidR="00AB05DA">
      <w:rPr>
        <w:rStyle w:val="a6"/>
        <w:rFonts w:ascii="TH SarabunPSK" w:hAnsi="TH SarabunPSK" w:cs="TH SarabunPSK"/>
        <w:noProof/>
        <w:sz w:val="32"/>
        <w:szCs w:val="32"/>
        <w:cs/>
      </w:rPr>
      <w:t>๒</w: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end"/>
    </w:r>
    <w:r>
      <w:rPr>
        <w:rStyle w:val="a6"/>
        <w:rFonts w:ascii="TH SarabunPSK" w:hAnsi="TH SarabunPSK" w:cs="TH SarabunPSK" w:hint="cs"/>
        <w:sz w:val="32"/>
        <w:szCs w:val="32"/>
        <w:cs/>
      </w:rPr>
      <w:t xml:space="preserve"> -</w:t>
    </w:r>
  </w:p>
  <w:p w:rsidR="00771A25" w:rsidRPr="00D6626B" w:rsidRDefault="00771A25">
    <w:pPr>
      <w:pStyle w:val="a5"/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804D8"/>
    <w:multiLevelType w:val="multilevel"/>
    <w:tmpl w:val="FD16D72E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F4B"/>
    <w:rsid w:val="000009B3"/>
    <w:rsid w:val="000031D9"/>
    <w:rsid w:val="00015347"/>
    <w:rsid w:val="00023C6F"/>
    <w:rsid w:val="00031729"/>
    <w:rsid w:val="0003208F"/>
    <w:rsid w:val="00035B89"/>
    <w:rsid w:val="00041424"/>
    <w:rsid w:val="00042FAF"/>
    <w:rsid w:val="0005300B"/>
    <w:rsid w:val="0006583D"/>
    <w:rsid w:val="00097268"/>
    <w:rsid w:val="000A1286"/>
    <w:rsid w:val="000A2EDC"/>
    <w:rsid w:val="000A3F72"/>
    <w:rsid w:val="000A546E"/>
    <w:rsid w:val="000C638F"/>
    <w:rsid w:val="000D658D"/>
    <w:rsid w:val="000E7914"/>
    <w:rsid w:val="000F1430"/>
    <w:rsid w:val="000F24F2"/>
    <w:rsid w:val="000F3217"/>
    <w:rsid w:val="001061A4"/>
    <w:rsid w:val="00107DC9"/>
    <w:rsid w:val="00116DEB"/>
    <w:rsid w:val="00123AC2"/>
    <w:rsid w:val="001250DB"/>
    <w:rsid w:val="00130C1E"/>
    <w:rsid w:val="00133668"/>
    <w:rsid w:val="00134EFE"/>
    <w:rsid w:val="00144F4B"/>
    <w:rsid w:val="001608E6"/>
    <w:rsid w:val="0016718F"/>
    <w:rsid w:val="00193FB7"/>
    <w:rsid w:val="001A2EBB"/>
    <w:rsid w:val="001A7FBA"/>
    <w:rsid w:val="001B75B6"/>
    <w:rsid w:val="001C105F"/>
    <w:rsid w:val="001F123F"/>
    <w:rsid w:val="001F5E85"/>
    <w:rsid w:val="002125DF"/>
    <w:rsid w:val="00212B9F"/>
    <w:rsid w:val="00234405"/>
    <w:rsid w:val="00253A90"/>
    <w:rsid w:val="002747A4"/>
    <w:rsid w:val="00292293"/>
    <w:rsid w:val="00295D8D"/>
    <w:rsid w:val="002971EE"/>
    <w:rsid w:val="002A7712"/>
    <w:rsid w:val="002B1A3A"/>
    <w:rsid w:val="002B341D"/>
    <w:rsid w:val="002C4718"/>
    <w:rsid w:val="002C6080"/>
    <w:rsid w:val="002D1C61"/>
    <w:rsid w:val="002D60A8"/>
    <w:rsid w:val="002E1B71"/>
    <w:rsid w:val="002E1EB8"/>
    <w:rsid w:val="002E473E"/>
    <w:rsid w:val="002F5A59"/>
    <w:rsid w:val="002F6F5E"/>
    <w:rsid w:val="002F7535"/>
    <w:rsid w:val="00331522"/>
    <w:rsid w:val="00334352"/>
    <w:rsid w:val="00354C92"/>
    <w:rsid w:val="00361562"/>
    <w:rsid w:val="00370AFF"/>
    <w:rsid w:val="00387B20"/>
    <w:rsid w:val="003906BC"/>
    <w:rsid w:val="00396096"/>
    <w:rsid w:val="00397FC9"/>
    <w:rsid w:val="003B0B81"/>
    <w:rsid w:val="003B1D84"/>
    <w:rsid w:val="003B3E0E"/>
    <w:rsid w:val="003D070B"/>
    <w:rsid w:val="003D6F9E"/>
    <w:rsid w:val="003D753F"/>
    <w:rsid w:val="00416752"/>
    <w:rsid w:val="0042753A"/>
    <w:rsid w:val="0044361C"/>
    <w:rsid w:val="004470AA"/>
    <w:rsid w:val="00452EB3"/>
    <w:rsid w:val="00456A4E"/>
    <w:rsid w:val="00464100"/>
    <w:rsid w:val="004854C5"/>
    <w:rsid w:val="00496263"/>
    <w:rsid w:val="004A20F0"/>
    <w:rsid w:val="004B4D7E"/>
    <w:rsid w:val="004C53C8"/>
    <w:rsid w:val="004D08BC"/>
    <w:rsid w:val="004D4738"/>
    <w:rsid w:val="004D720A"/>
    <w:rsid w:val="004E0491"/>
    <w:rsid w:val="00500DC9"/>
    <w:rsid w:val="005115F5"/>
    <w:rsid w:val="005231D2"/>
    <w:rsid w:val="00545952"/>
    <w:rsid w:val="005521D8"/>
    <w:rsid w:val="00560909"/>
    <w:rsid w:val="00584E7D"/>
    <w:rsid w:val="00593132"/>
    <w:rsid w:val="00595044"/>
    <w:rsid w:val="005B472D"/>
    <w:rsid w:val="005B65E2"/>
    <w:rsid w:val="005C1689"/>
    <w:rsid w:val="005C3EAA"/>
    <w:rsid w:val="005C78A6"/>
    <w:rsid w:val="005D24E0"/>
    <w:rsid w:val="005D67B1"/>
    <w:rsid w:val="005D7997"/>
    <w:rsid w:val="005F4EE0"/>
    <w:rsid w:val="00602F01"/>
    <w:rsid w:val="006170AF"/>
    <w:rsid w:val="006223BE"/>
    <w:rsid w:val="00630B2B"/>
    <w:rsid w:val="00645209"/>
    <w:rsid w:val="00654702"/>
    <w:rsid w:val="0065730E"/>
    <w:rsid w:val="006574B3"/>
    <w:rsid w:val="00664879"/>
    <w:rsid w:val="00666492"/>
    <w:rsid w:val="006720DE"/>
    <w:rsid w:val="006A4118"/>
    <w:rsid w:val="006B17F4"/>
    <w:rsid w:val="006B477A"/>
    <w:rsid w:val="006D16F7"/>
    <w:rsid w:val="006D4CB9"/>
    <w:rsid w:val="006E1372"/>
    <w:rsid w:val="006E2F11"/>
    <w:rsid w:val="006E6EC2"/>
    <w:rsid w:val="007121E1"/>
    <w:rsid w:val="00713692"/>
    <w:rsid w:val="00721C1B"/>
    <w:rsid w:val="007279F0"/>
    <w:rsid w:val="00742CDE"/>
    <w:rsid w:val="00750CDA"/>
    <w:rsid w:val="0076095A"/>
    <w:rsid w:val="0076563E"/>
    <w:rsid w:val="00771A25"/>
    <w:rsid w:val="00793116"/>
    <w:rsid w:val="007941B5"/>
    <w:rsid w:val="007A17AB"/>
    <w:rsid w:val="007A5481"/>
    <w:rsid w:val="007B5EED"/>
    <w:rsid w:val="007B74E7"/>
    <w:rsid w:val="007C366B"/>
    <w:rsid w:val="007D41AF"/>
    <w:rsid w:val="007E1557"/>
    <w:rsid w:val="007E2CED"/>
    <w:rsid w:val="007E414C"/>
    <w:rsid w:val="007E5882"/>
    <w:rsid w:val="007E6E95"/>
    <w:rsid w:val="008009B6"/>
    <w:rsid w:val="00806C76"/>
    <w:rsid w:val="00810A98"/>
    <w:rsid w:val="00813A13"/>
    <w:rsid w:val="00817640"/>
    <w:rsid w:val="00823B3B"/>
    <w:rsid w:val="008276CF"/>
    <w:rsid w:val="00841B9F"/>
    <w:rsid w:val="008444D0"/>
    <w:rsid w:val="00845AAA"/>
    <w:rsid w:val="00847CBE"/>
    <w:rsid w:val="00851E6C"/>
    <w:rsid w:val="008529BD"/>
    <w:rsid w:val="008535D9"/>
    <w:rsid w:val="00854240"/>
    <w:rsid w:val="008543F6"/>
    <w:rsid w:val="00856DE1"/>
    <w:rsid w:val="00864A59"/>
    <w:rsid w:val="0086677E"/>
    <w:rsid w:val="008720A2"/>
    <w:rsid w:val="00881E53"/>
    <w:rsid w:val="0088575B"/>
    <w:rsid w:val="0089643C"/>
    <w:rsid w:val="008A6B41"/>
    <w:rsid w:val="008B695C"/>
    <w:rsid w:val="008F2960"/>
    <w:rsid w:val="008F398A"/>
    <w:rsid w:val="00904C2B"/>
    <w:rsid w:val="00905A13"/>
    <w:rsid w:val="00912606"/>
    <w:rsid w:val="0091649C"/>
    <w:rsid w:val="009172AA"/>
    <w:rsid w:val="00921E9F"/>
    <w:rsid w:val="00923102"/>
    <w:rsid w:val="00927D3D"/>
    <w:rsid w:val="00943AC2"/>
    <w:rsid w:val="00946E2C"/>
    <w:rsid w:val="00951D06"/>
    <w:rsid w:val="00955755"/>
    <w:rsid w:val="00967745"/>
    <w:rsid w:val="009762E0"/>
    <w:rsid w:val="0098198D"/>
    <w:rsid w:val="00990D85"/>
    <w:rsid w:val="0099107D"/>
    <w:rsid w:val="009A13AF"/>
    <w:rsid w:val="009A7F33"/>
    <w:rsid w:val="009B6156"/>
    <w:rsid w:val="009C74E1"/>
    <w:rsid w:val="009D74D7"/>
    <w:rsid w:val="009F072C"/>
    <w:rsid w:val="00A000A1"/>
    <w:rsid w:val="00A04174"/>
    <w:rsid w:val="00A07BE2"/>
    <w:rsid w:val="00A07F0F"/>
    <w:rsid w:val="00A14AF2"/>
    <w:rsid w:val="00A15747"/>
    <w:rsid w:val="00A34A7B"/>
    <w:rsid w:val="00A405A5"/>
    <w:rsid w:val="00A418D5"/>
    <w:rsid w:val="00A44834"/>
    <w:rsid w:val="00A44A51"/>
    <w:rsid w:val="00A60D81"/>
    <w:rsid w:val="00A64DF4"/>
    <w:rsid w:val="00A6558B"/>
    <w:rsid w:val="00A67C9C"/>
    <w:rsid w:val="00A740F8"/>
    <w:rsid w:val="00A8077E"/>
    <w:rsid w:val="00A83A03"/>
    <w:rsid w:val="00A97E58"/>
    <w:rsid w:val="00AB05DA"/>
    <w:rsid w:val="00AB3BC8"/>
    <w:rsid w:val="00AB4E5B"/>
    <w:rsid w:val="00AB6BCC"/>
    <w:rsid w:val="00AD0725"/>
    <w:rsid w:val="00AD3E48"/>
    <w:rsid w:val="00AE4267"/>
    <w:rsid w:val="00B2422F"/>
    <w:rsid w:val="00B2595F"/>
    <w:rsid w:val="00B27E89"/>
    <w:rsid w:val="00B42A5E"/>
    <w:rsid w:val="00B53CCD"/>
    <w:rsid w:val="00B5543A"/>
    <w:rsid w:val="00B666C1"/>
    <w:rsid w:val="00B80B01"/>
    <w:rsid w:val="00B84294"/>
    <w:rsid w:val="00B84631"/>
    <w:rsid w:val="00B8566C"/>
    <w:rsid w:val="00B85DFB"/>
    <w:rsid w:val="00B9416D"/>
    <w:rsid w:val="00BA0460"/>
    <w:rsid w:val="00BA1EE9"/>
    <w:rsid w:val="00BA67AF"/>
    <w:rsid w:val="00BA751A"/>
    <w:rsid w:val="00BC1C4A"/>
    <w:rsid w:val="00BD0903"/>
    <w:rsid w:val="00BD5C28"/>
    <w:rsid w:val="00BD5F65"/>
    <w:rsid w:val="00BD7661"/>
    <w:rsid w:val="00BE0998"/>
    <w:rsid w:val="00BE32F1"/>
    <w:rsid w:val="00BE6356"/>
    <w:rsid w:val="00BE6CC2"/>
    <w:rsid w:val="00BF2FE5"/>
    <w:rsid w:val="00BF5176"/>
    <w:rsid w:val="00BF571A"/>
    <w:rsid w:val="00BF7ADB"/>
    <w:rsid w:val="00C071C8"/>
    <w:rsid w:val="00C11C62"/>
    <w:rsid w:val="00C13F57"/>
    <w:rsid w:val="00C205E8"/>
    <w:rsid w:val="00C4799E"/>
    <w:rsid w:val="00C64CA0"/>
    <w:rsid w:val="00C6676E"/>
    <w:rsid w:val="00C765D5"/>
    <w:rsid w:val="00C8229B"/>
    <w:rsid w:val="00C831F8"/>
    <w:rsid w:val="00C87E7C"/>
    <w:rsid w:val="00C90E4C"/>
    <w:rsid w:val="00C94909"/>
    <w:rsid w:val="00CA006B"/>
    <w:rsid w:val="00CA01E6"/>
    <w:rsid w:val="00CA13C3"/>
    <w:rsid w:val="00CB4879"/>
    <w:rsid w:val="00CC19A7"/>
    <w:rsid w:val="00CC4A27"/>
    <w:rsid w:val="00CD6AE3"/>
    <w:rsid w:val="00CE501B"/>
    <w:rsid w:val="00CF0903"/>
    <w:rsid w:val="00CF5436"/>
    <w:rsid w:val="00D14CF2"/>
    <w:rsid w:val="00D25875"/>
    <w:rsid w:val="00D2782E"/>
    <w:rsid w:val="00D331E8"/>
    <w:rsid w:val="00D35165"/>
    <w:rsid w:val="00D44FC6"/>
    <w:rsid w:val="00D46C65"/>
    <w:rsid w:val="00D518B7"/>
    <w:rsid w:val="00D5402D"/>
    <w:rsid w:val="00D55E31"/>
    <w:rsid w:val="00D56C92"/>
    <w:rsid w:val="00D6626B"/>
    <w:rsid w:val="00D8498A"/>
    <w:rsid w:val="00D91336"/>
    <w:rsid w:val="00D9144B"/>
    <w:rsid w:val="00D95090"/>
    <w:rsid w:val="00D96E91"/>
    <w:rsid w:val="00DB17C0"/>
    <w:rsid w:val="00DB489D"/>
    <w:rsid w:val="00DB4C0D"/>
    <w:rsid w:val="00DB7138"/>
    <w:rsid w:val="00DB741A"/>
    <w:rsid w:val="00DC37B4"/>
    <w:rsid w:val="00DD158E"/>
    <w:rsid w:val="00DE143B"/>
    <w:rsid w:val="00E1109B"/>
    <w:rsid w:val="00E116F3"/>
    <w:rsid w:val="00E12667"/>
    <w:rsid w:val="00E14F9A"/>
    <w:rsid w:val="00E171C7"/>
    <w:rsid w:val="00E272DB"/>
    <w:rsid w:val="00E45B7E"/>
    <w:rsid w:val="00E537F1"/>
    <w:rsid w:val="00E541F8"/>
    <w:rsid w:val="00E57402"/>
    <w:rsid w:val="00E73D25"/>
    <w:rsid w:val="00E7419E"/>
    <w:rsid w:val="00EC19B1"/>
    <w:rsid w:val="00EC4829"/>
    <w:rsid w:val="00ED22A2"/>
    <w:rsid w:val="00ED295D"/>
    <w:rsid w:val="00EE0B18"/>
    <w:rsid w:val="00EE0C32"/>
    <w:rsid w:val="00EE5903"/>
    <w:rsid w:val="00EF3A76"/>
    <w:rsid w:val="00F01EE4"/>
    <w:rsid w:val="00F1023D"/>
    <w:rsid w:val="00F116A9"/>
    <w:rsid w:val="00F13133"/>
    <w:rsid w:val="00F13BAB"/>
    <w:rsid w:val="00F22179"/>
    <w:rsid w:val="00F23720"/>
    <w:rsid w:val="00F404E3"/>
    <w:rsid w:val="00F444AB"/>
    <w:rsid w:val="00F57925"/>
    <w:rsid w:val="00F61FFE"/>
    <w:rsid w:val="00F73D02"/>
    <w:rsid w:val="00F75DC9"/>
    <w:rsid w:val="00F779EB"/>
    <w:rsid w:val="00F80E5C"/>
    <w:rsid w:val="00F85429"/>
    <w:rsid w:val="00F93312"/>
    <w:rsid w:val="00FA3B1D"/>
    <w:rsid w:val="00FA7033"/>
    <w:rsid w:val="00FB3EF2"/>
    <w:rsid w:val="00FC5E13"/>
    <w:rsid w:val="00FC7417"/>
    <w:rsid w:val="00FF0131"/>
    <w:rsid w:val="00FF5258"/>
    <w:rsid w:val="00FF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0F8"/>
    <w:rPr>
      <w:sz w:val="24"/>
      <w:szCs w:val="28"/>
    </w:rPr>
  </w:style>
  <w:style w:type="paragraph" w:styleId="5">
    <w:name w:val="heading 5"/>
    <w:basedOn w:val="a"/>
    <w:next w:val="a"/>
    <w:qFormat/>
    <w:rsid w:val="00BC1C4A"/>
    <w:pPr>
      <w:keepNext/>
      <w:spacing w:before="240"/>
      <w:outlineLvl w:val="4"/>
    </w:pPr>
    <w:rPr>
      <w:rFonts w:eastAsia="Cordia New" w:cs="Tahoma"/>
      <w:b/>
      <w:bCs/>
      <w:sz w:val="72"/>
      <w:szCs w:val="72"/>
      <w:lang w:eastAsia="th-TH"/>
    </w:rPr>
  </w:style>
  <w:style w:type="paragraph" w:styleId="6">
    <w:name w:val="heading 6"/>
    <w:basedOn w:val="a"/>
    <w:next w:val="a"/>
    <w:qFormat/>
    <w:rsid w:val="00BC1C4A"/>
    <w:pPr>
      <w:keepNext/>
      <w:outlineLvl w:val="5"/>
    </w:pPr>
    <w:rPr>
      <w:rFonts w:eastAsia="Cordia New" w:cs="Tahoma"/>
      <w:b/>
      <w:bCs/>
      <w:sz w:val="28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BD5F65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BD5F65"/>
    <w:rPr>
      <w:rFonts w:ascii="Tahoma" w:hAnsi="Tahoma"/>
      <w:sz w:val="16"/>
    </w:rPr>
  </w:style>
  <w:style w:type="paragraph" w:styleId="aa">
    <w:name w:val="Body Text Indent"/>
    <w:basedOn w:val="a"/>
    <w:link w:val="ab"/>
    <w:rsid w:val="00023C6F"/>
    <w:pPr>
      <w:ind w:firstLine="720"/>
    </w:pPr>
    <w:rPr>
      <w:rFonts w:ascii="Cordia New" w:eastAsia="Cordia New" w:hAnsi="Cordia New" w:cs="Cordia New"/>
      <w:sz w:val="32"/>
      <w:szCs w:val="32"/>
    </w:rPr>
  </w:style>
  <w:style w:type="character" w:customStyle="1" w:styleId="ab">
    <w:name w:val="การเยื้องเนื้อความ อักขระ"/>
    <w:basedOn w:val="a0"/>
    <w:link w:val="aa"/>
    <w:rsid w:val="00023C6F"/>
    <w:rPr>
      <w:rFonts w:ascii="Cordia New" w:eastAsia="Cordia New" w:hAnsi="Cordia New" w:cs="Cordia New"/>
      <w:sz w:val="32"/>
      <w:szCs w:val="32"/>
    </w:rPr>
  </w:style>
  <w:style w:type="paragraph" w:styleId="ac">
    <w:name w:val="Body Text"/>
    <w:basedOn w:val="a"/>
    <w:link w:val="ad"/>
    <w:rsid w:val="00F75DC9"/>
    <w:pPr>
      <w:spacing w:after="120"/>
    </w:pPr>
  </w:style>
  <w:style w:type="character" w:customStyle="1" w:styleId="ad">
    <w:name w:val="เนื้อความ อักขระ"/>
    <w:basedOn w:val="a0"/>
    <w:link w:val="ac"/>
    <w:rsid w:val="00F75DC9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0F8"/>
    <w:rPr>
      <w:sz w:val="24"/>
      <w:szCs w:val="28"/>
    </w:rPr>
  </w:style>
  <w:style w:type="paragraph" w:styleId="5">
    <w:name w:val="heading 5"/>
    <w:basedOn w:val="a"/>
    <w:next w:val="a"/>
    <w:qFormat/>
    <w:rsid w:val="00BC1C4A"/>
    <w:pPr>
      <w:keepNext/>
      <w:spacing w:before="240"/>
      <w:outlineLvl w:val="4"/>
    </w:pPr>
    <w:rPr>
      <w:rFonts w:eastAsia="Cordia New" w:cs="Tahoma"/>
      <w:b/>
      <w:bCs/>
      <w:sz w:val="72"/>
      <w:szCs w:val="72"/>
      <w:lang w:eastAsia="th-TH"/>
    </w:rPr>
  </w:style>
  <w:style w:type="paragraph" w:styleId="6">
    <w:name w:val="heading 6"/>
    <w:basedOn w:val="a"/>
    <w:next w:val="a"/>
    <w:qFormat/>
    <w:rsid w:val="00BC1C4A"/>
    <w:pPr>
      <w:keepNext/>
      <w:outlineLvl w:val="5"/>
    </w:pPr>
    <w:rPr>
      <w:rFonts w:eastAsia="Cordia New" w:cs="Tahoma"/>
      <w:b/>
      <w:bCs/>
      <w:sz w:val="28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BD5F65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BD5F65"/>
    <w:rPr>
      <w:rFonts w:ascii="Tahoma" w:hAnsi="Tahoma"/>
      <w:sz w:val="16"/>
    </w:rPr>
  </w:style>
  <w:style w:type="paragraph" w:styleId="aa">
    <w:name w:val="Body Text Indent"/>
    <w:basedOn w:val="a"/>
    <w:link w:val="ab"/>
    <w:rsid w:val="00023C6F"/>
    <w:pPr>
      <w:ind w:firstLine="720"/>
    </w:pPr>
    <w:rPr>
      <w:rFonts w:ascii="Cordia New" w:eastAsia="Cordia New" w:hAnsi="Cordia New" w:cs="Cordia New"/>
      <w:sz w:val="32"/>
      <w:szCs w:val="32"/>
    </w:rPr>
  </w:style>
  <w:style w:type="character" w:customStyle="1" w:styleId="ab">
    <w:name w:val="การเยื้องเนื้อความ อักขระ"/>
    <w:basedOn w:val="a0"/>
    <w:link w:val="aa"/>
    <w:rsid w:val="00023C6F"/>
    <w:rPr>
      <w:rFonts w:ascii="Cordia New" w:eastAsia="Cordia New" w:hAnsi="Cordia New" w:cs="Cordia New"/>
      <w:sz w:val="32"/>
      <w:szCs w:val="32"/>
    </w:rPr>
  </w:style>
  <w:style w:type="paragraph" w:styleId="ac">
    <w:name w:val="Body Text"/>
    <w:basedOn w:val="a"/>
    <w:link w:val="ad"/>
    <w:rsid w:val="00F75DC9"/>
    <w:pPr>
      <w:spacing w:after="120"/>
    </w:pPr>
  </w:style>
  <w:style w:type="character" w:customStyle="1" w:styleId="ad">
    <w:name w:val="เนื้อความ อักขระ"/>
    <w:basedOn w:val="a0"/>
    <w:link w:val="ac"/>
    <w:rsid w:val="00F75DC9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3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crut-in.dotx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D270B-65B8-457E-8036-DC4C55C50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crut-in</Template>
  <TotalTime>2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5</cp:revision>
  <cp:lastPrinted>2021-02-05T07:45:00Z</cp:lastPrinted>
  <dcterms:created xsi:type="dcterms:W3CDTF">2021-02-16T03:27:00Z</dcterms:created>
  <dcterms:modified xsi:type="dcterms:W3CDTF">2021-02-16T03:47:00Z</dcterms:modified>
</cp:coreProperties>
</file>